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7E6" w:rsidRPr="007167E6" w:rsidRDefault="002F64AD" w:rsidP="007167E6">
      <w:pPr>
        <w:spacing w:line="360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Юноши</w:t>
      </w:r>
      <w:r w:rsidR="007167E6" w:rsidRPr="007167E6">
        <w:rPr>
          <w:b/>
          <w:sz w:val="28"/>
          <w:szCs w:val="28"/>
        </w:rPr>
        <w:t xml:space="preserve"> Купа България гр.Кърджали 07.04 – 11.04.2021</w:t>
      </w:r>
      <w:r w:rsidR="00A90E52">
        <w:rPr>
          <w:b/>
          <w:sz w:val="28"/>
          <w:szCs w:val="28"/>
        </w:rPr>
        <w:t>г.</w:t>
      </w:r>
    </w:p>
    <w:p w:rsidR="00A40CD1" w:rsidRDefault="00A40CD1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A40CD1">
        <w:rPr>
          <w:b/>
          <w:sz w:val="28"/>
          <w:szCs w:val="28"/>
        </w:rPr>
        <w:t>Индивидуално класиране</w:t>
      </w:r>
    </w:p>
    <w:p w:rsidR="00A40CD1" w:rsidRDefault="003F56CB" w:rsidP="003F56CB">
      <w:pPr>
        <w:tabs>
          <w:tab w:val="left" w:pos="1336"/>
        </w:tabs>
        <w:spacing w:line="360" w:lineRule="auto"/>
        <w:ind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A40CD1" w:rsidRPr="00A40CD1" w:rsidRDefault="00A40CD1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</w:p>
    <w:p w:rsidR="00A40CD1" w:rsidRDefault="00A40CD1" w:rsidP="00FE2498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751BEA">
        <w:rPr>
          <w:b/>
          <w:sz w:val="24"/>
          <w:szCs w:val="24"/>
        </w:rPr>
        <w:t>42</w:t>
      </w:r>
      <w:r w:rsidRPr="00A40CD1">
        <w:rPr>
          <w:b/>
          <w:sz w:val="24"/>
          <w:szCs w:val="24"/>
        </w:rPr>
        <w:t xml:space="preserve"> кг.</w:t>
      </w:r>
    </w:p>
    <w:p w:rsidR="00A40CD1" w:rsidRDefault="00A40CD1" w:rsidP="00751BEA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751BEA">
        <w:rPr>
          <w:sz w:val="24"/>
          <w:szCs w:val="24"/>
        </w:rPr>
        <w:t>Кристиян Салман – Локомотив София</w:t>
      </w:r>
    </w:p>
    <w:p w:rsidR="00751BEA" w:rsidRDefault="00751BEA" w:rsidP="00751BEA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Васил Здравков – Славия</w:t>
      </w:r>
    </w:p>
    <w:p w:rsidR="00751BEA" w:rsidRPr="00A40CD1" w:rsidRDefault="00751BEA" w:rsidP="00751BEA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Шукри Мустафа</w:t>
      </w:r>
      <w:r w:rsidR="00957031">
        <w:rPr>
          <w:sz w:val="24"/>
          <w:szCs w:val="24"/>
        </w:rPr>
        <w:t xml:space="preserve"> – Победа Бургас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451E9A">
        <w:rPr>
          <w:b/>
          <w:sz w:val="24"/>
          <w:szCs w:val="24"/>
        </w:rPr>
        <w:t>4</w:t>
      </w:r>
      <w:r w:rsidRPr="00A40CD1">
        <w:rPr>
          <w:b/>
          <w:sz w:val="24"/>
          <w:szCs w:val="24"/>
        </w:rPr>
        <w:t>4 кг.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9F0FCA">
        <w:rPr>
          <w:sz w:val="24"/>
          <w:szCs w:val="24"/>
        </w:rPr>
        <w:t>Виктор Григоров – Локомотив Русе</w:t>
      </w:r>
    </w:p>
    <w:p w:rsidR="00A40CD1" w:rsidRDefault="00A40CD1" w:rsidP="009F0FCA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2. </w:t>
      </w:r>
      <w:r w:rsidR="009F0FCA">
        <w:rPr>
          <w:sz w:val="24"/>
          <w:szCs w:val="24"/>
        </w:rPr>
        <w:t>Мартин Колев – Юнайтед Пловдив</w:t>
      </w:r>
    </w:p>
    <w:p w:rsidR="009F0FCA" w:rsidRDefault="009F0FCA" w:rsidP="009F0FCA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Велислав Иванов – Самоков</w:t>
      </w:r>
    </w:p>
    <w:p w:rsidR="009F0FCA" w:rsidRDefault="009F0FCA" w:rsidP="009F0FCA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Велизар Кирилов </w:t>
      </w:r>
      <w:r w:rsidR="00451E9A">
        <w:rPr>
          <w:sz w:val="24"/>
          <w:szCs w:val="24"/>
        </w:rPr>
        <w:t>–</w:t>
      </w:r>
      <w:r>
        <w:rPr>
          <w:sz w:val="24"/>
          <w:szCs w:val="24"/>
        </w:rPr>
        <w:t xml:space="preserve"> Ладиме</w:t>
      </w:r>
      <w:r w:rsidR="00451E9A">
        <w:rPr>
          <w:sz w:val="24"/>
          <w:szCs w:val="24"/>
        </w:rPr>
        <w:t>кс</w:t>
      </w:r>
    </w:p>
    <w:p w:rsidR="00451E9A" w:rsidRDefault="00451E9A" w:rsidP="009F0FCA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Йоан Стефанов – Локомотив Горна Оряховица</w:t>
      </w:r>
    </w:p>
    <w:p w:rsidR="00451E9A" w:rsidRPr="00A40CD1" w:rsidRDefault="00451E9A" w:rsidP="009F0FCA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Атанас Атанасов - Славия</w:t>
      </w:r>
    </w:p>
    <w:p w:rsidR="00A40CD1" w:rsidRDefault="00A40CD1" w:rsidP="00A40CD1">
      <w:pPr>
        <w:spacing w:line="360" w:lineRule="auto"/>
        <w:jc w:val="both"/>
        <w:rPr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451E9A">
        <w:rPr>
          <w:b/>
          <w:sz w:val="24"/>
          <w:szCs w:val="24"/>
        </w:rPr>
        <w:t>4</w:t>
      </w:r>
      <w:r w:rsidRPr="00A40CD1">
        <w:rPr>
          <w:b/>
          <w:sz w:val="24"/>
          <w:szCs w:val="24"/>
        </w:rPr>
        <w:t>6 кг.</w:t>
      </w:r>
    </w:p>
    <w:p w:rsidR="00A40CD1" w:rsidRDefault="00A40CD1" w:rsidP="00451E9A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451E9A">
        <w:rPr>
          <w:sz w:val="24"/>
          <w:szCs w:val="24"/>
        </w:rPr>
        <w:t>Александър Александров – Локомотив София</w:t>
      </w:r>
    </w:p>
    <w:p w:rsidR="00451E9A" w:rsidRDefault="00451E9A" w:rsidP="00451E9A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Евелин Колев – Юнайтед Пловдив</w:t>
      </w:r>
    </w:p>
    <w:p w:rsidR="00451E9A" w:rsidRDefault="00451E9A" w:rsidP="00451E9A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Ангел Трошев – Бургас</w:t>
      </w:r>
    </w:p>
    <w:p w:rsidR="00451E9A" w:rsidRDefault="00451E9A" w:rsidP="00451E9A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Мариян Стан – Славия</w:t>
      </w:r>
    </w:p>
    <w:p w:rsidR="00451E9A" w:rsidRDefault="00451E9A" w:rsidP="00451E9A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Едис Шукри – Дунав Русе</w:t>
      </w:r>
    </w:p>
    <w:p w:rsidR="00451E9A" w:rsidRDefault="00451E9A" w:rsidP="00451E9A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90E52" w:rsidRDefault="00A90E52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90E52" w:rsidRDefault="00A90E52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90E52" w:rsidRPr="00A40CD1" w:rsidRDefault="00A90E52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 xml:space="preserve">Категория до </w:t>
      </w:r>
      <w:r w:rsidR="00451E9A">
        <w:rPr>
          <w:b/>
          <w:sz w:val="24"/>
          <w:szCs w:val="24"/>
        </w:rPr>
        <w:t>4</w:t>
      </w:r>
      <w:r w:rsidRPr="00A40CD1">
        <w:rPr>
          <w:b/>
          <w:sz w:val="24"/>
          <w:szCs w:val="24"/>
        </w:rPr>
        <w:t>8 кг.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A40CD1" w:rsidP="00B63088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B63088">
        <w:rPr>
          <w:sz w:val="24"/>
          <w:szCs w:val="24"/>
        </w:rPr>
        <w:t>Георги Караколев – Победа Бургас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Владимир Василев – Олимпия Разград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Георги Савов – Русе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Александър Иванов – КИКО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Пламен Танев – Пирин Благоевград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Димитър Стоянов – Априлец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Янко Иванов – Бургас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Антон Антонов – Светкавица Търговище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Георги Георгиев – Русе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Васил Василев – Самоков</w:t>
      </w:r>
    </w:p>
    <w:p w:rsidR="00B63088" w:rsidRPr="00A40CD1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11. Емил Здравков -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B63088">
        <w:rPr>
          <w:b/>
          <w:sz w:val="24"/>
          <w:szCs w:val="24"/>
        </w:rPr>
        <w:t>50</w:t>
      </w:r>
      <w:r w:rsidRPr="00A40CD1">
        <w:rPr>
          <w:b/>
          <w:sz w:val="24"/>
          <w:szCs w:val="24"/>
        </w:rPr>
        <w:t xml:space="preserve"> кг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A40CD1" w:rsidP="00B63088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B63088">
        <w:rPr>
          <w:sz w:val="24"/>
          <w:szCs w:val="24"/>
        </w:rPr>
        <w:t>Любослав Методиев – ЦСКА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Маноло Стоянов – Локомотив София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Онур Тенур – Добрич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Георги Марков – Омуртаг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Кирил Йорданов – Русе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Николай Мариянов – Таланти Лом</w:t>
      </w:r>
    </w:p>
    <w:p w:rsidR="00B63088" w:rsidRPr="00A40CD1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Саалим Михайлов – Мизия 80</w:t>
      </w:r>
    </w:p>
    <w:p w:rsidR="00A40CD1" w:rsidRDefault="00A40CD1" w:rsidP="00A40CD1">
      <w:pPr>
        <w:spacing w:line="360" w:lineRule="auto"/>
        <w:jc w:val="both"/>
        <w:rPr>
          <w:sz w:val="24"/>
          <w:szCs w:val="24"/>
        </w:rPr>
      </w:pPr>
    </w:p>
    <w:p w:rsidR="00B63088" w:rsidRDefault="00B63088" w:rsidP="00A40CD1">
      <w:pPr>
        <w:spacing w:line="360" w:lineRule="auto"/>
        <w:jc w:val="both"/>
        <w:rPr>
          <w:sz w:val="24"/>
          <w:szCs w:val="24"/>
        </w:rPr>
      </w:pPr>
    </w:p>
    <w:p w:rsidR="00B63088" w:rsidRDefault="00B63088" w:rsidP="00A40CD1">
      <w:pPr>
        <w:spacing w:line="360" w:lineRule="auto"/>
        <w:jc w:val="both"/>
        <w:rPr>
          <w:sz w:val="24"/>
          <w:szCs w:val="24"/>
        </w:rPr>
      </w:pPr>
    </w:p>
    <w:p w:rsidR="00B63088" w:rsidRDefault="00B63088" w:rsidP="00A40CD1">
      <w:pPr>
        <w:spacing w:line="360" w:lineRule="auto"/>
        <w:jc w:val="both"/>
        <w:rPr>
          <w:sz w:val="24"/>
          <w:szCs w:val="24"/>
        </w:rPr>
      </w:pPr>
    </w:p>
    <w:p w:rsidR="00B63088" w:rsidRDefault="00B63088" w:rsidP="00A40CD1">
      <w:pPr>
        <w:spacing w:line="360" w:lineRule="auto"/>
        <w:jc w:val="both"/>
        <w:rPr>
          <w:sz w:val="24"/>
          <w:szCs w:val="24"/>
        </w:rPr>
      </w:pPr>
    </w:p>
    <w:p w:rsidR="00B63088" w:rsidRDefault="00B63088" w:rsidP="00A40CD1">
      <w:pPr>
        <w:spacing w:line="360" w:lineRule="auto"/>
        <w:jc w:val="both"/>
        <w:rPr>
          <w:sz w:val="24"/>
          <w:szCs w:val="24"/>
        </w:rPr>
      </w:pPr>
    </w:p>
    <w:p w:rsidR="00A90E52" w:rsidRPr="00A40CD1" w:rsidRDefault="00A90E52" w:rsidP="00A40CD1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 xml:space="preserve">Категория до </w:t>
      </w:r>
      <w:r w:rsidR="00B63088">
        <w:rPr>
          <w:b/>
          <w:sz w:val="24"/>
          <w:szCs w:val="24"/>
        </w:rPr>
        <w:t>52</w:t>
      </w:r>
      <w:r w:rsidRPr="00A40CD1">
        <w:rPr>
          <w:b/>
          <w:sz w:val="24"/>
          <w:szCs w:val="24"/>
        </w:rPr>
        <w:t xml:space="preserve">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A40CD1" w:rsidP="00B63088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B63088">
        <w:rPr>
          <w:sz w:val="24"/>
          <w:szCs w:val="24"/>
        </w:rPr>
        <w:t>Желязко Илиев – Априлец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Джан Басриев – Русе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Алтанай Ангелов – АСК Сливен</w:t>
      </w:r>
    </w:p>
    <w:p w:rsidR="00B63088" w:rsidRDefault="00B63088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Силвестър </w:t>
      </w:r>
      <w:r w:rsidR="001A7262">
        <w:rPr>
          <w:sz w:val="24"/>
          <w:szCs w:val="24"/>
        </w:rPr>
        <w:t>Тодоров – БВС</w:t>
      </w:r>
    </w:p>
    <w:p w:rsidR="001A7262" w:rsidRDefault="001A7262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Константин Атанасов – Левски София</w:t>
      </w:r>
    </w:p>
    <w:p w:rsidR="001A7262" w:rsidRDefault="001A7262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Петър Арсовски – Локомотив София</w:t>
      </w:r>
    </w:p>
    <w:p w:rsidR="001A7262" w:rsidRDefault="001A7262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Александър Борев – Ямбол</w:t>
      </w:r>
    </w:p>
    <w:p w:rsidR="001A7262" w:rsidRDefault="001A7262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Бирджан Димитров – Арда Кърджали</w:t>
      </w:r>
    </w:p>
    <w:p w:rsidR="001A7262" w:rsidRDefault="001A7262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Борис Владимиров – Миньор Перник</w:t>
      </w:r>
    </w:p>
    <w:p w:rsidR="001A7262" w:rsidRDefault="001A7262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Димитър Димов – БВС</w:t>
      </w:r>
    </w:p>
    <w:p w:rsidR="001A7262" w:rsidRDefault="001A7262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="00DB74F5">
        <w:rPr>
          <w:sz w:val="24"/>
          <w:szCs w:val="24"/>
        </w:rPr>
        <w:t>Гени Коцев – КИКО</w:t>
      </w:r>
    </w:p>
    <w:p w:rsidR="00DB74F5" w:rsidRDefault="00DB74F5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12. Мариан Стоянов – Олимпия Разград</w:t>
      </w:r>
    </w:p>
    <w:p w:rsidR="00DB74F5" w:rsidRDefault="00DB74F5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13. Берк Ахмедов – Черно море Варна</w:t>
      </w:r>
    </w:p>
    <w:p w:rsidR="00DB74F5" w:rsidRPr="00A40CD1" w:rsidRDefault="00DB74F5" w:rsidP="00B6308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14. Радомир Ясенов - Дунав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DB74F5">
        <w:rPr>
          <w:b/>
          <w:sz w:val="24"/>
          <w:szCs w:val="24"/>
        </w:rPr>
        <w:t>5</w:t>
      </w:r>
      <w:r w:rsidRPr="00A40CD1">
        <w:rPr>
          <w:b/>
          <w:sz w:val="24"/>
          <w:szCs w:val="24"/>
        </w:rPr>
        <w:t>4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A40CD1" w:rsidP="00DB74F5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DB74F5">
        <w:rPr>
          <w:sz w:val="24"/>
          <w:szCs w:val="24"/>
        </w:rPr>
        <w:t>Викторио Илиев – Локомотив Русе</w:t>
      </w:r>
    </w:p>
    <w:p w:rsidR="00DB74F5" w:rsidRDefault="00DB74F5" w:rsidP="00DB74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Дениян Кленовски – БВС</w:t>
      </w:r>
    </w:p>
    <w:p w:rsidR="00DB74F5" w:rsidRDefault="00DB74F5" w:rsidP="00DB74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Димо Тониев – ЦСКА</w:t>
      </w:r>
    </w:p>
    <w:p w:rsidR="00DB74F5" w:rsidRDefault="00DB74F5" w:rsidP="00DB74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F22834">
        <w:rPr>
          <w:sz w:val="24"/>
          <w:szCs w:val="24"/>
        </w:rPr>
        <w:t>Георги Пенов – Самоков</w:t>
      </w:r>
    </w:p>
    <w:p w:rsidR="00F22834" w:rsidRDefault="00F22834" w:rsidP="00DB74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Микеладжело Ферарезе – Юнайтед Пловдив</w:t>
      </w:r>
    </w:p>
    <w:p w:rsidR="00F22834" w:rsidRDefault="00F22834" w:rsidP="00DB74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Василен Георгиев – Спарта Монатана</w:t>
      </w:r>
    </w:p>
    <w:p w:rsidR="00F22834" w:rsidRDefault="00F22834" w:rsidP="00DB74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Богомил Личков – Таланти Лом</w:t>
      </w:r>
    </w:p>
    <w:p w:rsidR="00F22834" w:rsidRDefault="00F22834" w:rsidP="00DB74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Николай Мирчев – Локомотив Горна Оряховица</w:t>
      </w:r>
    </w:p>
    <w:p w:rsidR="00F22834" w:rsidRDefault="00F22834" w:rsidP="00DB74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Сашо Стоянов – Априлец</w:t>
      </w:r>
    </w:p>
    <w:p w:rsidR="00F22834" w:rsidRPr="00A40CD1" w:rsidRDefault="00F22834" w:rsidP="00DB74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Деян Михайлов – Локомотив Горна Оряховица</w:t>
      </w:r>
    </w:p>
    <w:p w:rsidR="00C77157" w:rsidRDefault="00C77157" w:rsidP="00A90E52">
      <w:pPr>
        <w:spacing w:line="360" w:lineRule="auto"/>
        <w:jc w:val="both"/>
        <w:rPr>
          <w:b/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 xml:space="preserve">Категория до </w:t>
      </w:r>
      <w:r w:rsidR="00F22834">
        <w:rPr>
          <w:b/>
          <w:sz w:val="24"/>
          <w:szCs w:val="24"/>
        </w:rPr>
        <w:t>57</w:t>
      </w:r>
      <w:r w:rsidRPr="00A40CD1">
        <w:rPr>
          <w:b/>
          <w:sz w:val="24"/>
          <w:szCs w:val="24"/>
        </w:rPr>
        <w:t xml:space="preserve">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A40CD1" w:rsidP="00F22834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F22834">
        <w:rPr>
          <w:sz w:val="24"/>
          <w:szCs w:val="24"/>
        </w:rPr>
        <w:t xml:space="preserve"> Константин Костов – Локомотив София</w:t>
      </w:r>
    </w:p>
    <w:p w:rsidR="00F22834" w:rsidRDefault="00F22834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Юсейн Радж – СВ Хасково</w:t>
      </w:r>
    </w:p>
    <w:p w:rsidR="00F22834" w:rsidRDefault="00F22834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Виктор Ламбев – Локомотив Русе</w:t>
      </w:r>
    </w:p>
    <w:p w:rsidR="00F22834" w:rsidRDefault="00F22834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Ванко Трошев – Бургас</w:t>
      </w:r>
    </w:p>
    <w:p w:rsidR="00F22834" w:rsidRDefault="00F22834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Корай Сезгин – Олимпия Разград</w:t>
      </w:r>
    </w:p>
    <w:p w:rsidR="00F22834" w:rsidRDefault="00F22834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Огнян Огнянов – Спартак Димитровград</w:t>
      </w:r>
    </w:p>
    <w:p w:rsidR="00F22834" w:rsidRDefault="00F22834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Павел Манев – Локомотив Русе</w:t>
      </w:r>
    </w:p>
    <w:p w:rsidR="00A90E52" w:rsidRDefault="00F22834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A90E52">
        <w:rPr>
          <w:sz w:val="24"/>
          <w:szCs w:val="24"/>
        </w:rPr>
        <w:t>Румен Георгиев – Олимпия Разград</w:t>
      </w:r>
    </w:p>
    <w:p w:rsidR="00F22834" w:rsidRDefault="00A90E52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="00F22834">
        <w:rPr>
          <w:sz w:val="24"/>
          <w:szCs w:val="24"/>
        </w:rPr>
        <w:t xml:space="preserve">Зарко Асенов – </w:t>
      </w:r>
      <w:r>
        <w:rPr>
          <w:sz w:val="24"/>
          <w:szCs w:val="24"/>
        </w:rPr>
        <w:t>Априлец</w:t>
      </w:r>
    </w:p>
    <w:p w:rsidR="00F22834" w:rsidRDefault="00A90E52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F22834">
        <w:rPr>
          <w:sz w:val="24"/>
          <w:szCs w:val="24"/>
        </w:rPr>
        <w:t>. Господин Господинов – Стара Загора</w:t>
      </w:r>
    </w:p>
    <w:p w:rsidR="00F22834" w:rsidRDefault="00A90E52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F22834">
        <w:rPr>
          <w:sz w:val="24"/>
          <w:szCs w:val="24"/>
        </w:rPr>
        <w:t>. Николай Тодоров – Мизия 80</w:t>
      </w:r>
    </w:p>
    <w:p w:rsidR="00F22834" w:rsidRDefault="00A90E52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="00F22834">
        <w:rPr>
          <w:sz w:val="24"/>
          <w:szCs w:val="24"/>
        </w:rPr>
        <w:t>. Мустафа Исмаил – Черно Море Варна</w:t>
      </w:r>
    </w:p>
    <w:p w:rsidR="00F22834" w:rsidRDefault="00A90E52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13</w:t>
      </w:r>
      <w:r w:rsidR="00F22834">
        <w:rPr>
          <w:sz w:val="24"/>
          <w:szCs w:val="24"/>
        </w:rPr>
        <w:t>. Даниел Стефанов – Самоков</w:t>
      </w:r>
    </w:p>
    <w:p w:rsidR="00F22834" w:rsidRDefault="00A90E52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="00F22834">
        <w:rPr>
          <w:sz w:val="24"/>
          <w:szCs w:val="24"/>
        </w:rPr>
        <w:t>. Ангел Цветанов – КИКО</w:t>
      </w:r>
    </w:p>
    <w:p w:rsidR="00F22834" w:rsidRDefault="00A90E52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15</w:t>
      </w:r>
      <w:r w:rsidR="00F22834">
        <w:rPr>
          <w:sz w:val="24"/>
          <w:szCs w:val="24"/>
        </w:rPr>
        <w:t>. Кристиян Ятански – Черно Море Варна</w:t>
      </w:r>
    </w:p>
    <w:p w:rsidR="00F22834" w:rsidRDefault="00A90E52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16</w:t>
      </w:r>
      <w:r w:rsidR="00F22834">
        <w:rPr>
          <w:sz w:val="24"/>
          <w:szCs w:val="24"/>
        </w:rPr>
        <w:t>. Симеон Йорданов – Самоков</w:t>
      </w:r>
    </w:p>
    <w:p w:rsidR="00F22834" w:rsidRDefault="00A90E52" w:rsidP="00F2283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17</w:t>
      </w:r>
      <w:r w:rsidR="00F22834">
        <w:rPr>
          <w:sz w:val="24"/>
          <w:szCs w:val="24"/>
        </w:rPr>
        <w:t>. Сийкан Станков – Арда Кърджали</w:t>
      </w:r>
    </w:p>
    <w:p w:rsidR="00C77157" w:rsidRDefault="00A90E52" w:rsidP="00A90E52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18</w:t>
      </w:r>
      <w:r w:rsidR="00F22834">
        <w:rPr>
          <w:sz w:val="24"/>
          <w:szCs w:val="24"/>
        </w:rPr>
        <w:t>. Алпер Билялов – Светкавица Търговище</w:t>
      </w:r>
    </w:p>
    <w:p w:rsidR="00C77157" w:rsidRPr="00A40CD1" w:rsidRDefault="00C77157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C77157">
        <w:rPr>
          <w:b/>
          <w:sz w:val="24"/>
          <w:szCs w:val="24"/>
        </w:rPr>
        <w:t>60</w:t>
      </w:r>
      <w:r w:rsidRPr="00A40CD1">
        <w:rPr>
          <w:b/>
          <w:sz w:val="24"/>
          <w:szCs w:val="24"/>
        </w:rPr>
        <w:t xml:space="preserve">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A40CD1" w:rsidP="00C77157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C77157">
        <w:rPr>
          <w:sz w:val="24"/>
          <w:szCs w:val="24"/>
        </w:rPr>
        <w:t>Тони Илиев – Локомотив София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Тома Великов – БВС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Асен Асенов – Стара Загора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Стефан Венев – Левски София Запад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Деян Асенов – Ладимекс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Роберто Стоименов – Ладимекс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Александър Славчев – Русе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8. Красимир Красимиров – Пирин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Мартин Динев – Спартак Димитровград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Спас Райков – Тракиец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11. Методи Цветанов – КИКО</w:t>
      </w: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C77157" w:rsidRPr="00A40CD1" w:rsidRDefault="00C77157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CC1CF6">
        <w:rPr>
          <w:b/>
          <w:sz w:val="24"/>
          <w:szCs w:val="24"/>
        </w:rPr>
        <w:t>63</w:t>
      </w:r>
      <w:r w:rsidRPr="00A40CD1">
        <w:rPr>
          <w:b/>
          <w:sz w:val="24"/>
          <w:szCs w:val="24"/>
        </w:rPr>
        <w:t xml:space="preserve"> кг</w:t>
      </w:r>
      <w:r w:rsidRPr="00A40CD1">
        <w:rPr>
          <w:sz w:val="24"/>
          <w:szCs w:val="24"/>
        </w:rPr>
        <w:t xml:space="preserve"> 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C77157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C77157">
        <w:rPr>
          <w:sz w:val="24"/>
          <w:szCs w:val="24"/>
        </w:rPr>
        <w:t>Иван Илиев – Априлец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Асен Аргиров – Марица Пазарджик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Стелян Симеонов – ЦСКА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Севар Огнянов – Димов бокс Ямбол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Кристиян Михайлов – Пирин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Виктор Костов – Локомотив Горна Оряховица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Савелий Тимохов – Юнайтед Пловдив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Кристиян Ганчев – Локомотив ГО</w:t>
      </w:r>
    </w:p>
    <w:p w:rsidR="00C77157" w:rsidRDefault="00C77157" w:rsidP="00C7715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Петър Караангов – Лъвовете </w:t>
      </w:r>
    </w:p>
    <w:p w:rsidR="00C62A46" w:rsidRDefault="00C62A46" w:rsidP="00A90E52">
      <w:pPr>
        <w:spacing w:line="360" w:lineRule="auto"/>
        <w:jc w:val="both"/>
        <w:rPr>
          <w:b/>
          <w:sz w:val="24"/>
          <w:szCs w:val="24"/>
        </w:rPr>
      </w:pPr>
    </w:p>
    <w:p w:rsidR="00C62A46" w:rsidRDefault="00C62A46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C62A46" w:rsidRDefault="00A40CD1" w:rsidP="00A90E52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CC1CF6">
        <w:rPr>
          <w:b/>
          <w:sz w:val="24"/>
          <w:szCs w:val="24"/>
        </w:rPr>
        <w:t>66</w:t>
      </w:r>
      <w:r w:rsidRPr="00A40CD1">
        <w:rPr>
          <w:b/>
          <w:sz w:val="24"/>
          <w:szCs w:val="24"/>
        </w:rPr>
        <w:t xml:space="preserve"> кг.</w:t>
      </w:r>
    </w:p>
    <w:p w:rsidR="00A90E52" w:rsidRPr="00A40CD1" w:rsidRDefault="00A90E52" w:rsidP="00A90E52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A40CD1" w:rsidP="00CC1CF6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CC1CF6">
        <w:rPr>
          <w:sz w:val="24"/>
          <w:szCs w:val="24"/>
        </w:rPr>
        <w:t>Мирослав Атанасов – Русе</w:t>
      </w:r>
    </w:p>
    <w:p w:rsidR="00CC1CF6" w:rsidRDefault="00CC1CF6" w:rsidP="00CC1CF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Симеон Тодоров – Левски София</w:t>
      </w:r>
    </w:p>
    <w:p w:rsidR="00CC1CF6" w:rsidRDefault="00CC1CF6" w:rsidP="00CC1CF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Илиян Русев – Локомотив София</w:t>
      </w:r>
    </w:p>
    <w:p w:rsidR="00CC1CF6" w:rsidRDefault="00CC1CF6" w:rsidP="00CC1CF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Сали Салимов – Ямбол</w:t>
      </w:r>
    </w:p>
    <w:p w:rsidR="00CC1CF6" w:rsidRDefault="00CC1CF6" w:rsidP="00CC1CF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Мартин Иванов – Спарта Монтана</w:t>
      </w:r>
    </w:p>
    <w:p w:rsidR="00CC1CF6" w:rsidRDefault="00CC1CF6" w:rsidP="00CC1CF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Нейко Янков – СВ Хасково</w:t>
      </w:r>
    </w:p>
    <w:p w:rsidR="00CC1CF6" w:rsidRDefault="00CC1CF6" w:rsidP="00CC1CF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Румен Левунлиев – Лъвовете</w:t>
      </w:r>
    </w:p>
    <w:p w:rsidR="00CC1CF6" w:rsidRDefault="00CC1CF6" w:rsidP="00CC1CF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Александър Димитров – Локомотив Горна Оряховица</w:t>
      </w:r>
    </w:p>
    <w:p w:rsidR="00CC1CF6" w:rsidRDefault="00CC1CF6" w:rsidP="00CC1CF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Александър Кр</w:t>
      </w:r>
      <w:r w:rsidR="00C62A46">
        <w:rPr>
          <w:sz w:val="24"/>
          <w:szCs w:val="24"/>
        </w:rPr>
        <w:t>ъстанов – ЦСКА</w:t>
      </w:r>
    </w:p>
    <w:p w:rsidR="00C62A46" w:rsidRDefault="00C62A46" w:rsidP="00CC1CF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10. Жан Сидеров – Локомотив София</w:t>
      </w:r>
    </w:p>
    <w:p w:rsidR="00C62A46" w:rsidRDefault="00C62A46" w:rsidP="00CC1CF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11. Виктор Георгиев – Миньор Перник</w:t>
      </w:r>
    </w:p>
    <w:p w:rsidR="00C62A46" w:rsidRDefault="00C62A46" w:rsidP="00CC1CF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12. Антонио Димитров – Миньор Перник</w:t>
      </w:r>
    </w:p>
    <w:p w:rsidR="00C62A46" w:rsidRDefault="00C62A46" w:rsidP="00CC1CF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13. Милен Иванов – Арда Кърджали</w:t>
      </w:r>
    </w:p>
    <w:p w:rsidR="00C62A46" w:rsidRDefault="00C62A46" w:rsidP="00CC1CF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14.Тимур Ибрям – СВ Хасково</w:t>
      </w:r>
    </w:p>
    <w:p w:rsidR="00C62A46" w:rsidRDefault="00C62A46" w:rsidP="00CC1CF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15. Павел Люцов – Локомотив Горна Оряховица</w:t>
      </w:r>
    </w:p>
    <w:p w:rsidR="00C62A46" w:rsidRPr="00A40CD1" w:rsidRDefault="00C62A46" w:rsidP="00CC1CF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16. Денислав Димитров – Димов бокс Ямбол</w:t>
      </w: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4F529E" w:rsidRDefault="004F529E" w:rsidP="004F529E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4F529E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C62A46">
        <w:rPr>
          <w:b/>
          <w:sz w:val="24"/>
          <w:szCs w:val="24"/>
        </w:rPr>
        <w:t>70</w:t>
      </w:r>
      <w:r w:rsidRPr="00A40CD1">
        <w:rPr>
          <w:b/>
          <w:sz w:val="24"/>
          <w:szCs w:val="24"/>
        </w:rPr>
        <w:t xml:space="preserve"> кг.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A40CD1" w:rsidP="00C62A46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C62A46">
        <w:rPr>
          <w:sz w:val="24"/>
          <w:szCs w:val="24"/>
        </w:rPr>
        <w:t>Мартин Натев – ЦСКА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Любомир Любомиров – Самоков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Марио Бойчев – Лъвовете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Мирослав Димитров – Ивайло ВТ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Теодор Тошев – Локомотив София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Стоян Златанов – Левски София Запад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Виктор Вачков – БДИН Видин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Давид Бенов – Спартак Плевен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Александър Гюров – Юнайтед Пловдив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Боньо Ташев – Стара Загора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11. Лъчезар Димитров – КПВ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12. Джанер Хюсеин – Светкавица Търговище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13. Владислав Толев – Юнайтед Пловдив</w:t>
      </w:r>
    </w:p>
    <w:p w:rsidR="00C62A46" w:rsidRPr="00A40CD1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14. Севдалин Ковачев – АСК Сливен</w:t>
      </w:r>
    </w:p>
    <w:p w:rsidR="00A40CD1" w:rsidRDefault="00A40CD1" w:rsidP="004F529E">
      <w:pPr>
        <w:spacing w:line="360" w:lineRule="auto"/>
        <w:jc w:val="both"/>
        <w:rPr>
          <w:sz w:val="24"/>
          <w:szCs w:val="24"/>
        </w:rPr>
      </w:pPr>
    </w:p>
    <w:p w:rsidR="00A90E52" w:rsidRDefault="00A90E52" w:rsidP="004F529E">
      <w:pPr>
        <w:spacing w:line="360" w:lineRule="auto"/>
        <w:jc w:val="both"/>
        <w:rPr>
          <w:sz w:val="24"/>
          <w:szCs w:val="24"/>
        </w:rPr>
      </w:pPr>
    </w:p>
    <w:p w:rsidR="00A90E52" w:rsidRDefault="00A90E52" w:rsidP="004F529E">
      <w:pPr>
        <w:spacing w:line="360" w:lineRule="auto"/>
        <w:jc w:val="both"/>
        <w:rPr>
          <w:sz w:val="24"/>
          <w:szCs w:val="24"/>
        </w:rPr>
      </w:pPr>
    </w:p>
    <w:p w:rsidR="00A90E52" w:rsidRDefault="00A90E52" w:rsidP="004F529E">
      <w:pPr>
        <w:spacing w:line="360" w:lineRule="auto"/>
        <w:jc w:val="both"/>
        <w:rPr>
          <w:sz w:val="24"/>
          <w:szCs w:val="24"/>
        </w:rPr>
      </w:pPr>
    </w:p>
    <w:p w:rsidR="00A90E52" w:rsidRPr="00A40CD1" w:rsidRDefault="00A90E52" w:rsidP="004F529E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 xml:space="preserve">Категория до </w:t>
      </w:r>
      <w:r w:rsidR="00C62A46">
        <w:rPr>
          <w:b/>
          <w:sz w:val="24"/>
          <w:szCs w:val="24"/>
        </w:rPr>
        <w:t>75</w:t>
      </w:r>
      <w:r w:rsidRPr="00A40CD1">
        <w:rPr>
          <w:b/>
          <w:sz w:val="24"/>
          <w:szCs w:val="24"/>
        </w:rPr>
        <w:t xml:space="preserve">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C62A46" w:rsidRDefault="00A40CD1" w:rsidP="00C62A46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</w:t>
      </w:r>
      <w:r w:rsidR="00C62A46">
        <w:rPr>
          <w:sz w:val="24"/>
          <w:szCs w:val="24"/>
        </w:rPr>
        <w:t xml:space="preserve"> Деан Шишиньов – Тракиец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Емилио Шопов – Ивайло ВТ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Атанас Николов – Левски София Запад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Мерт Мехмед – Олимпия Разград</w:t>
      </w:r>
    </w:p>
    <w:p w:rsidR="00C62A46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Антон Антонов – Пирин Благоевград</w:t>
      </w:r>
    </w:p>
    <w:p w:rsidR="004F529E" w:rsidRDefault="00C62A46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Роберто Руменов </w:t>
      </w:r>
      <w:r w:rsidR="002D6BD7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2D6BD7">
        <w:rPr>
          <w:sz w:val="24"/>
          <w:szCs w:val="24"/>
        </w:rPr>
        <w:t>Миньор Пеник</w:t>
      </w:r>
    </w:p>
    <w:p w:rsidR="004F529E" w:rsidRDefault="004F529E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Осман Басриев – Светкавица Търговище</w:t>
      </w:r>
    </w:p>
    <w:p w:rsidR="004F529E" w:rsidRDefault="004F529E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Георги Запринов – Локомотив София</w:t>
      </w:r>
    </w:p>
    <w:p w:rsidR="004F529E" w:rsidRDefault="004F529E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Ивайло Петров – КПВ</w:t>
      </w:r>
    </w:p>
    <w:p w:rsidR="00A40CD1" w:rsidRPr="00A40CD1" w:rsidRDefault="004F529E" w:rsidP="00C62A4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Драгомир Димитров – Олимпия Разград</w:t>
      </w:r>
      <w:r w:rsidR="00A40CD1" w:rsidRPr="00A40CD1">
        <w:rPr>
          <w:sz w:val="24"/>
          <w:szCs w:val="24"/>
        </w:rPr>
        <w:t xml:space="preserve"> </w:t>
      </w:r>
    </w:p>
    <w:p w:rsidR="00A40CD1" w:rsidRPr="00A40CD1" w:rsidRDefault="004F529E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11. Пресиян Николов – Левски София Запад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4F529E">
        <w:rPr>
          <w:b/>
          <w:sz w:val="24"/>
          <w:szCs w:val="24"/>
        </w:rPr>
        <w:t>80</w:t>
      </w:r>
      <w:r w:rsidRPr="00A40CD1">
        <w:rPr>
          <w:b/>
          <w:sz w:val="24"/>
          <w:szCs w:val="24"/>
        </w:rPr>
        <w:t xml:space="preserve">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A40CD1" w:rsidP="004F529E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4F529E">
        <w:rPr>
          <w:sz w:val="24"/>
          <w:szCs w:val="24"/>
        </w:rPr>
        <w:t>Адриан Попов – Червен Бряг</w:t>
      </w:r>
    </w:p>
    <w:p w:rsidR="004F529E" w:rsidRDefault="004F529E" w:rsidP="004F529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Бинчо Ба</w:t>
      </w:r>
      <w:r w:rsidR="00A90E52">
        <w:rPr>
          <w:sz w:val="24"/>
          <w:szCs w:val="24"/>
        </w:rPr>
        <w:t>й</w:t>
      </w:r>
      <w:r>
        <w:rPr>
          <w:sz w:val="24"/>
          <w:szCs w:val="24"/>
        </w:rPr>
        <w:t>рянов – Спартак Димитровград</w:t>
      </w:r>
    </w:p>
    <w:p w:rsidR="004F529E" w:rsidRDefault="004F529E" w:rsidP="004F529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Велислав Бърдаров – Олимпия Разград</w:t>
      </w:r>
    </w:p>
    <w:p w:rsidR="004F529E" w:rsidRDefault="004F529E" w:rsidP="004F529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DB5D2F">
        <w:rPr>
          <w:sz w:val="24"/>
          <w:szCs w:val="24"/>
        </w:rPr>
        <w:t>Борислав Бориславов – Ивайло ВТ</w:t>
      </w:r>
    </w:p>
    <w:p w:rsidR="00DB5D2F" w:rsidRDefault="00DB5D2F" w:rsidP="004F529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Виктор Маринов – Русе</w:t>
      </w:r>
    </w:p>
    <w:p w:rsidR="00DB5D2F" w:rsidRDefault="00DB5D2F" w:rsidP="004F529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Алекс Салчев – Русе</w:t>
      </w:r>
    </w:p>
    <w:p w:rsidR="00DB5D2F" w:rsidRDefault="00DB5D2F" w:rsidP="004F529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Мартин Иванов – Червен Бряг</w:t>
      </w:r>
    </w:p>
    <w:p w:rsidR="00DB5D2F" w:rsidRDefault="00DB5D2F" w:rsidP="004F529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Роман Славчев – КПВ</w:t>
      </w:r>
    </w:p>
    <w:p w:rsidR="00DB5D2F" w:rsidRDefault="00DB5D2F" w:rsidP="004F529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Ивайло Петров – Левски София</w:t>
      </w:r>
    </w:p>
    <w:p w:rsidR="00DB5D2F" w:rsidRDefault="00DB5D2F" w:rsidP="004F529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Александър Владимиров – Спартак Плевен</w:t>
      </w:r>
    </w:p>
    <w:p w:rsidR="00DB5D2F" w:rsidRPr="00A40CD1" w:rsidRDefault="00DB5D2F" w:rsidP="004F529E">
      <w:pPr>
        <w:spacing w:line="360" w:lineRule="auto"/>
        <w:ind w:firstLine="360"/>
        <w:jc w:val="both"/>
        <w:rPr>
          <w:sz w:val="24"/>
          <w:szCs w:val="24"/>
        </w:rPr>
      </w:pPr>
    </w:p>
    <w:p w:rsidR="003A2852" w:rsidRDefault="003A2852" w:rsidP="003A2852">
      <w:pPr>
        <w:spacing w:line="360" w:lineRule="auto"/>
        <w:jc w:val="both"/>
        <w:rPr>
          <w:b/>
          <w:sz w:val="24"/>
          <w:szCs w:val="24"/>
        </w:rPr>
      </w:pPr>
    </w:p>
    <w:p w:rsidR="00A90E52" w:rsidRDefault="00A90E52" w:rsidP="003A2852">
      <w:pPr>
        <w:spacing w:line="360" w:lineRule="auto"/>
        <w:jc w:val="both"/>
        <w:rPr>
          <w:b/>
          <w:sz w:val="24"/>
          <w:szCs w:val="24"/>
        </w:rPr>
      </w:pPr>
    </w:p>
    <w:p w:rsidR="00A90E52" w:rsidRDefault="00A90E52" w:rsidP="003A2852">
      <w:pPr>
        <w:spacing w:line="360" w:lineRule="auto"/>
        <w:jc w:val="both"/>
        <w:rPr>
          <w:b/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 xml:space="preserve">Категория до </w:t>
      </w:r>
      <w:r w:rsidR="00DB5D2F">
        <w:rPr>
          <w:b/>
          <w:sz w:val="24"/>
          <w:szCs w:val="24"/>
        </w:rPr>
        <w:t>+80</w:t>
      </w:r>
      <w:r w:rsidRPr="00A40CD1">
        <w:rPr>
          <w:b/>
          <w:sz w:val="24"/>
          <w:szCs w:val="24"/>
        </w:rPr>
        <w:t xml:space="preserve">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DB5D2F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 Румен Димитров – ЦСКА</w:t>
      </w:r>
    </w:p>
    <w:p w:rsidR="00DB5D2F" w:rsidRDefault="00DB5D2F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Димитър Йовев – Левски София</w:t>
      </w:r>
    </w:p>
    <w:p w:rsidR="00DB5D2F" w:rsidRDefault="00DB5D2F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Явор Михайлов – ЦСКА</w:t>
      </w:r>
    </w:p>
    <w:p w:rsidR="00DB5D2F" w:rsidRDefault="00DB5D2F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Енчо Енчев – Локомотив Горна Оряховица</w:t>
      </w:r>
    </w:p>
    <w:p w:rsidR="00DB5D2F" w:rsidRDefault="00DB5D2F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Кристиян Тодоров – Славия</w:t>
      </w:r>
    </w:p>
    <w:p w:rsidR="00DB5D2F" w:rsidRDefault="00DB5D2F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Йордан Манчев – Русе</w:t>
      </w:r>
    </w:p>
    <w:p w:rsidR="00DB5D2F" w:rsidRDefault="00DB5D2F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Десислав Огнянов – Червен Бряг</w:t>
      </w:r>
    </w:p>
    <w:p w:rsidR="00DB5D2F" w:rsidRDefault="00DB5D2F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Несрин Гюнай – Добрич</w:t>
      </w:r>
    </w:p>
    <w:p w:rsidR="00DB5D2F" w:rsidRDefault="00DB5D2F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Илиян Илиев – Спартак Плевен</w:t>
      </w:r>
    </w:p>
    <w:p w:rsidR="00DB5D2F" w:rsidRDefault="00DB5D2F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Ерик Иванов – БДИН</w:t>
      </w:r>
    </w:p>
    <w:p w:rsidR="00DB5D2F" w:rsidRDefault="00DB5D2F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11. Ердоан Хасан – Арда Кърджали</w:t>
      </w:r>
    </w:p>
    <w:p w:rsidR="00DB5D2F" w:rsidRPr="00A40CD1" w:rsidRDefault="00A90E52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12. Александър Вен</w:t>
      </w:r>
      <w:r w:rsidR="00DB5D2F">
        <w:rPr>
          <w:sz w:val="24"/>
          <w:szCs w:val="24"/>
        </w:rPr>
        <w:t>ев - Ладимекс</w:t>
      </w:r>
    </w:p>
    <w:p w:rsidR="00A40CD1" w:rsidRDefault="00A40CD1" w:rsidP="00A40CD1">
      <w:pPr>
        <w:spacing w:line="360" w:lineRule="auto"/>
        <w:jc w:val="both"/>
        <w:rPr>
          <w:sz w:val="24"/>
          <w:szCs w:val="24"/>
        </w:rPr>
      </w:pPr>
    </w:p>
    <w:p w:rsidR="00A90E52" w:rsidRDefault="00A90E52" w:rsidP="00A40CD1">
      <w:pPr>
        <w:spacing w:line="360" w:lineRule="auto"/>
        <w:jc w:val="both"/>
        <w:rPr>
          <w:sz w:val="24"/>
          <w:szCs w:val="24"/>
        </w:rPr>
      </w:pPr>
    </w:p>
    <w:p w:rsidR="00A90E52" w:rsidRPr="00A90E52" w:rsidRDefault="00A90E52" w:rsidP="00A40CD1">
      <w:pPr>
        <w:spacing w:line="360" w:lineRule="auto"/>
        <w:jc w:val="both"/>
        <w:rPr>
          <w:b/>
          <w:sz w:val="40"/>
          <w:szCs w:val="4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id="0" w:name="_GoBack"/>
      <w:bookmarkEnd w:id="0"/>
      <w:r w:rsidRPr="00A90E52">
        <w:rPr>
          <w:b/>
          <w:sz w:val="40"/>
          <w:szCs w:val="40"/>
        </w:rPr>
        <w:t>БФБокс</w:t>
      </w:r>
    </w:p>
    <w:sectPr w:rsidR="00A90E52" w:rsidRPr="00A90E52" w:rsidSect="001447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115" w:rsidRDefault="00366115" w:rsidP="00144764">
      <w:r>
        <w:separator/>
      </w:r>
    </w:p>
  </w:endnote>
  <w:endnote w:type="continuationSeparator" w:id="0">
    <w:p w:rsidR="00366115" w:rsidRDefault="00366115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 wp14:anchorId="3413AE94" wp14:editId="721D2134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628FC5FE" wp14:editId="40AB9616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11A9AAA7" wp14:editId="35048848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09ED142B" wp14:editId="672B5936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115" w:rsidRDefault="00366115" w:rsidP="00144764">
      <w:r>
        <w:separator/>
      </w:r>
    </w:p>
  </w:footnote>
  <w:footnote w:type="continuationSeparator" w:id="0">
    <w:p w:rsidR="00366115" w:rsidRDefault="00366115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4015169F" wp14:editId="0411A5D6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417B9"/>
    <w:multiLevelType w:val="hybridMultilevel"/>
    <w:tmpl w:val="72FA81E8"/>
    <w:lvl w:ilvl="0" w:tplc="71B6D03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A77D7"/>
    <w:rsid w:val="00144764"/>
    <w:rsid w:val="00184117"/>
    <w:rsid w:val="001A7262"/>
    <w:rsid w:val="001C4746"/>
    <w:rsid w:val="00231BCD"/>
    <w:rsid w:val="002A4A8E"/>
    <w:rsid w:val="002B562C"/>
    <w:rsid w:val="002D6BD7"/>
    <w:rsid w:val="002F64AD"/>
    <w:rsid w:val="00301B24"/>
    <w:rsid w:val="003302ED"/>
    <w:rsid w:val="00360D20"/>
    <w:rsid w:val="00366115"/>
    <w:rsid w:val="003A2852"/>
    <w:rsid w:val="003A6937"/>
    <w:rsid w:val="003B3334"/>
    <w:rsid w:val="003F56CB"/>
    <w:rsid w:val="004035AA"/>
    <w:rsid w:val="00451E9A"/>
    <w:rsid w:val="00455917"/>
    <w:rsid w:val="004F529E"/>
    <w:rsid w:val="00570DB0"/>
    <w:rsid w:val="005767CF"/>
    <w:rsid w:val="00576D0A"/>
    <w:rsid w:val="005A223C"/>
    <w:rsid w:val="005A282E"/>
    <w:rsid w:val="005F49F3"/>
    <w:rsid w:val="00637BA4"/>
    <w:rsid w:val="006C5163"/>
    <w:rsid w:val="007167E6"/>
    <w:rsid w:val="00751BEA"/>
    <w:rsid w:val="0076018A"/>
    <w:rsid w:val="00803AE2"/>
    <w:rsid w:val="00853C82"/>
    <w:rsid w:val="00917784"/>
    <w:rsid w:val="00957031"/>
    <w:rsid w:val="009A1F15"/>
    <w:rsid w:val="009B237E"/>
    <w:rsid w:val="009D5831"/>
    <w:rsid w:val="009F0FCA"/>
    <w:rsid w:val="00A212AD"/>
    <w:rsid w:val="00A40CD1"/>
    <w:rsid w:val="00A90E52"/>
    <w:rsid w:val="00B215F5"/>
    <w:rsid w:val="00B63088"/>
    <w:rsid w:val="00C62A46"/>
    <w:rsid w:val="00C73178"/>
    <w:rsid w:val="00C7503A"/>
    <w:rsid w:val="00C77157"/>
    <w:rsid w:val="00CB5611"/>
    <w:rsid w:val="00CC1CF6"/>
    <w:rsid w:val="00D512D9"/>
    <w:rsid w:val="00D876C6"/>
    <w:rsid w:val="00DB5D2F"/>
    <w:rsid w:val="00DB74F5"/>
    <w:rsid w:val="00DE427D"/>
    <w:rsid w:val="00E238F0"/>
    <w:rsid w:val="00E37B84"/>
    <w:rsid w:val="00E85C8F"/>
    <w:rsid w:val="00F22834"/>
    <w:rsid w:val="00FE249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106FF7"/>
  <w15:docId w15:val="{5AE6C43C-7D02-4B28-A42D-6941892F4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1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20284-6F32-4AA0-B1D5-CEBF841E7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163</TotalTime>
  <Pages>8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35</cp:revision>
  <dcterms:created xsi:type="dcterms:W3CDTF">2021-03-31T06:16:00Z</dcterms:created>
  <dcterms:modified xsi:type="dcterms:W3CDTF">2021-07-15T13:45:00Z</dcterms:modified>
</cp:coreProperties>
</file>